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DEF" w:rsidRPr="00B40DEF" w:rsidRDefault="001C1C62" w:rsidP="00B40DEF">
      <w:pPr>
        <w:pStyle w:val="1"/>
        <w:shd w:val="clear" w:color="auto" w:fill="auto"/>
        <w:spacing w:after="164" w:line="260" w:lineRule="exact"/>
        <w:ind w:left="4536" w:firstLine="1695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40DEF" w:rsidRPr="00B40DEF">
        <w:rPr>
          <w:sz w:val="28"/>
          <w:szCs w:val="28"/>
        </w:rPr>
        <w:t>Приложение</w:t>
      </w:r>
    </w:p>
    <w:p w:rsidR="00B40DEF" w:rsidRDefault="00B40DEF" w:rsidP="00A808D1">
      <w:pPr>
        <w:pStyle w:val="1"/>
        <w:shd w:val="clear" w:color="auto" w:fill="auto"/>
        <w:spacing w:after="224" w:line="240" w:lineRule="exact"/>
        <w:ind w:left="5387" w:right="20"/>
        <w:jc w:val="both"/>
      </w:pPr>
      <w:r w:rsidRPr="00B40DEF">
        <w:rPr>
          <w:sz w:val="28"/>
          <w:szCs w:val="28"/>
        </w:rPr>
        <w:t>к изменениям, которые вносятся в Административный регламент предоставления администрацией Шпаковского муниципального района Ставропольского края государственной</w:t>
      </w:r>
      <w:r>
        <w:t xml:space="preserve"> услуги «</w:t>
      </w:r>
      <w:r w:rsidRPr="003C2C24">
        <w:rPr>
          <w:sz w:val="28"/>
          <w:szCs w:val="28"/>
        </w:rPr>
        <w:t>Пред</w:t>
      </w:r>
      <w:r w:rsidRPr="003C2C24">
        <w:rPr>
          <w:sz w:val="28"/>
          <w:szCs w:val="28"/>
        </w:rPr>
        <w:t>о</w:t>
      </w:r>
      <w:r w:rsidRPr="003C2C24">
        <w:rPr>
          <w:sz w:val="28"/>
          <w:szCs w:val="28"/>
        </w:rPr>
        <w:t>ставление за счет средств бю</w:t>
      </w:r>
      <w:r w:rsidRPr="003C2C24">
        <w:rPr>
          <w:sz w:val="28"/>
          <w:szCs w:val="28"/>
        </w:rPr>
        <w:t>д</w:t>
      </w:r>
      <w:r w:rsidRPr="003C2C24">
        <w:rPr>
          <w:sz w:val="28"/>
          <w:szCs w:val="28"/>
        </w:rPr>
        <w:t>жета Ставропольского края су</w:t>
      </w:r>
      <w:r w:rsidRPr="003C2C24">
        <w:rPr>
          <w:sz w:val="28"/>
          <w:szCs w:val="28"/>
        </w:rPr>
        <w:t>б</w:t>
      </w:r>
      <w:r w:rsidRPr="003C2C24">
        <w:rPr>
          <w:sz w:val="28"/>
          <w:szCs w:val="28"/>
        </w:rPr>
        <w:t>сидий</w:t>
      </w:r>
      <w:r>
        <w:rPr>
          <w:sz w:val="28"/>
          <w:szCs w:val="28"/>
        </w:rPr>
        <w:t xml:space="preserve"> на возмещение части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трат за реализуемые  объемы животноводческой продукции</w:t>
      </w:r>
      <w:r>
        <w:t>»</w:t>
      </w:r>
    </w:p>
    <w:p w:rsidR="00B40DEF" w:rsidRPr="00B40DEF" w:rsidRDefault="00A808D1" w:rsidP="00B40DEF">
      <w:pPr>
        <w:pStyle w:val="1"/>
        <w:shd w:val="clear" w:color="auto" w:fill="auto"/>
        <w:spacing w:after="188" w:line="260" w:lineRule="exact"/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C1C62">
        <w:rPr>
          <w:sz w:val="28"/>
          <w:szCs w:val="28"/>
        </w:rPr>
        <w:t xml:space="preserve">             «</w:t>
      </w:r>
      <w:r w:rsidR="00B40DEF" w:rsidRPr="00B40DEF">
        <w:rPr>
          <w:sz w:val="28"/>
          <w:szCs w:val="28"/>
        </w:rPr>
        <w:t>Приложение 1</w:t>
      </w:r>
    </w:p>
    <w:p w:rsidR="00B40DEF" w:rsidRDefault="00B40DEF" w:rsidP="004A38F5">
      <w:pPr>
        <w:pStyle w:val="1"/>
        <w:shd w:val="clear" w:color="auto" w:fill="auto"/>
        <w:spacing w:after="0" w:line="240" w:lineRule="exact"/>
        <w:ind w:left="5387" w:right="23"/>
        <w:jc w:val="both"/>
      </w:pPr>
      <w:r w:rsidRPr="00B40DEF">
        <w:rPr>
          <w:sz w:val="28"/>
          <w:szCs w:val="28"/>
        </w:rPr>
        <w:t>к Административному регл</w:t>
      </w:r>
      <w:r w:rsidRPr="00B40DEF">
        <w:rPr>
          <w:sz w:val="28"/>
          <w:szCs w:val="28"/>
        </w:rPr>
        <w:t>а</w:t>
      </w:r>
      <w:r w:rsidRPr="00B40DEF">
        <w:rPr>
          <w:sz w:val="28"/>
          <w:szCs w:val="28"/>
        </w:rPr>
        <w:t>менту предоставления админ</w:t>
      </w:r>
      <w:r w:rsidRPr="00B40DEF">
        <w:rPr>
          <w:sz w:val="28"/>
          <w:szCs w:val="28"/>
        </w:rPr>
        <w:t>и</w:t>
      </w:r>
      <w:r w:rsidRPr="00B40DEF">
        <w:rPr>
          <w:sz w:val="28"/>
          <w:szCs w:val="28"/>
        </w:rPr>
        <w:t>страцией Шпаковского муниц</w:t>
      </w:r>
      <w:r w:rsidRPr="00B40DEF">
        <w:rPr>
          <w:sz w:val="28"/>
          <w:szCs w:val="28"/>
        </w:rPr>
        <w:t>и</w:t>
      </w:r>
      <w:r w:rsidRPr="00B40DEF">
        <w:rPr>
          <w:sz w:val="28"/>
          <w:szCs w:val="28"/>
        </w:rPr>
        <w:t>пального района Ставро</w:t>
      </w:r>
      <w:r w:rsidRPr="00B40DEF">
        <w:rPr>
          <w:sz w:val="28"/>
          <w:szCs w:val="28"/>
        </w:rPr>
        <w:softHyphen/>
        <w:t>польского края государственной услуги</w:t>
      </w:r>
      <w:r>
        <w:t xml:space="preserve"> «</w:t>
      </w:r>
      <w:r w:rsidRPr="003C2C24">
        <w:rPr>
          <w:sz w:val="28"/>
          <w:szCs w:val="28"/>
        </w:rPr>
        <w:t>Предоставление за счет средств бюджета Ставропол</w:t>
      </w:r>
      <w:r w:rsidRPr="003C2C24">
        <w:rPr>
          <w:sz w:val="28"/>
          <w:szCs w:val="28"/>
        </w:rPr>
        <w:t>ь</w:t>
      </w:r>
      <w:r w:rsidRPr="003C2C24">
        <w:rPr>
          <w:sz w:val="28"/>
          <w:szCs w:val="28"/>
        </w:rPr>
        <w:t>ского края субсидий</w:t>
      </w:r>
      <w:r>
        <w:rPr>
          <w:sz w:val="28"/>
          <w:szCs w:val="28"/>
        </w:rPr>
        <w:t xml:space="preserve"> на возм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щение части затрат за реализу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мые объемы животноводческой продукции</w:t>
      </w:r>
      <w:r>
        <w:t>»</w:t>
      </w:r>
    </w:p>
    <w:p w:rsidR="004A38F5" w:rsidRDefault="004A38F5" w:rsidP="004A38F5">
      <w:pPr>
        <w:pStyle w:val="1"/>
        <w:shd w:val="clear" w:color="auto" w:fill="auto"/>
        <w:spacing w:after="0" w:line="240" w:lineRule="exact"/>
        <w:ind w:left="5387" w:right="23"/>
        <w:jc w:val="both"/>
      </w:pPr>
    </w:p>
    <w:p w:rsidR="004A38F5" w:rsidRDefault="004A38F5" w:rsidP="004A38F5">
      <w:pPr>
        <w:pStyle w:val="1"/>
        <w:shd w:val="clear" w:color="auto" w:fill="auto"/>
        <w:spacing w:after="0" w:line="240" w:lineRule="exact"/>
        <w:ind w:left="5387" w:right="23"/>
        <w:jc w:val="both"/>
      </w:pPr>
    </w:p>
    <w:p w:rsidR="004A38F5" w:rsidRDefault="004A38F5" w:rsidP="004A38F5">
      <w:pPr>
        <w:pStyle w:val="1"/>
        <w:shd w:val="clear" w:color="auto" w:fill="auto"/>
        <w:spacing w:after="0" w:line="240" w:lineRule="exact"/>
        <w:ind w:left="5387" w:right="23"/>
        <w:jc w:val="both"/>
      </w:pPr>
    </w:p>
    <w:p w:rsidR="004A38F5" w:rsidRDefault="004A38F5" w:rsidP="004A38F5">
      <w:pPr>
        <w:pStyle w:val="1"/>
        <w:shd w:val="clear" w:color="auto" w:fill="auto"/>
        <w:spacing w:after="0" w:line="240" w:lineRule="exact"/>
        <w:ind w:left="5387" w:right="23"/>
        <w:jc w:val="both"/>
      </w:pPr>
    </w:p>
    <w:p w:rsidR="00340A68" w:rsidRDefault="00340A68" w:rsidP="00B40DEF">
      <w:pPr>
        <w:pStyle w:val="1"/>
        <w:shd w:val="clear" w:color="auto" w:fill="auto"/>
        <w:spacing w:after="0" w:line="240" w:lineRule="auto"/>
        <w:jc w:val="center"/>
        <w:rPr>
          <w:sz w:val="28"/>
          <w:szCs w:val="28"/>
        </w:rPr>
      </w:pPr>
      <w:r w:rsidRPr="00B40DEF">
        <w:rPr>
          <w:sz w:val="28"/>
          <w:szCs w:val="28"/>
        </w:rPr>
        <w:t>БЛОК-СХЕМА</w:t>
      </w:r>
    </w:p>
    <w:p w:rsidR="00A808D1" w:rsidRPr="00B40DEF" w:rsidRDefault="00A808D1" w:rsidP="001C1C62">
      <w:pPr>
        <w:rPr>
          <w:sz w:val="20"/>
          <w:szCs w:val="20"/>
        </w:rPr>
      </w:pPr>
    </w:p>
    <w:p w:rsidR="00340A68" w:rsidRDefault="00340A68" w:rsidP="00340A68">
      <w:pPr>
        <w:tabs>
          <w:tab w:val="left" w:pos="720"/>
        </w:tabs>
        <w:autoSpaceDE w:val="0"/>
        <w:autoSpaceDN w:val="0"/>
        <w:adjustRightInd w:val="0"/>
        <w:spacing w:line="240" w:lineRule="exact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</w:t>
      </w:r>
      <w:r w:rsidRPr="006B6723">
        <w:rPr>
          <w:sz w:val="28"/>
          <w:szCs w:val="28"/>
        </w:rPr>
        <w:t>государственной услуги</w:t>
      </w:r>
      <w:r>
        <w:rPr>
          <w:sz w:val="28"/>
          <w:szCs w:val="28"/>
        </w:rPr>
        <w:t xml:space="preserve"> «</w:t>
      </w:r>
      <w:r w:rsidRPr="003C2C24">
        <w:rPr>
          <w:sz w:val="28"/>
          <w:szCs w:val="28"/>
        </w:rPr>
        <w:t>Предоставление за счет средств бюджета Ставропольского края субсидий</w:t>
      </w:r>
      <w:r>
        <w:rPr>
          <w:sz w:val="28"/>
          <w:szCs w:val="28"/>
        </w:rPr>
        <w:t xml:space="preserve"> на </w:t>
      </w:r>
      <w:r w:rsidR="00D8442B">
        <w:rPr>
          <w:sz w:val="28"/>
          <w:szCs w:val="28"/>
        </w:rPr>
        <w:t>возмещение части затрат за ре</w:t>
      </w:r>
      <w:r w:rsidR="00D8442B">
        <w:rPr>
          <w:sz w:val="28"/>
          <w:szCs w:val="28"/>
        </w:rPr>
        <w:t>а</w:t>
      </w:r>
      <w:r w:rsidR="00D8442B">
        <w:rPr>
          <w:sz w:val="28"/>
          <w:szCs w:val="28"/>
        </w:rPr>
        <w:t xml:space="preserve">лизуемые  объемы </w:t>
      </w:r>
      <w:r w:rsidR="008F0B29">
        <w:rPr>
          <w:sz w:val="28"/>
          <w:szCs w:val="28"/>
        </w:rPr>
        <w:t>животноводческ</w:t>
      </w:r>
      <w:r w:rsidR="00D8442B">
        <w:rPr>
          <w:sz w:val="28"/>
          <w:szCs w:val="28"/>
        </w:rPr>
        <w:t>ой</w:t>
      </w:r>
      <w:r w:rsidR="008F0B29">
        <w:rPr>
          <w:sz w:val="28"/>
          <w:szCs w:val="28"/>
        </w:rPr>
        <w:t xml:space="preserve"> продукци</w:t>
      </w:r>
      <w:r w:rsidR="00D8442B">
        <w:rPr>
          <w:sz w:val="28"/>
          <w:szCs w:val="28"/>
        </w:rPr>
        <w:t>и</w:t>
      </w:r>
      <w:r>
        <w:rPr>
          <w:sz w:val="28"/>
          <w:szCs w:val="28"/>
        </w:rPr>
        <w:t>»</w:t>
      </w:r>
    </w:p>
    <w:p w:rsidR="00340A68" w:rsidRDefault="00340A68" w:rsidP="00340A6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0A68" w:rsidRDefault="00B40DEF" w:rsidP="00340A68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1520190</wp:posOffset>
                </wp:positionH>
                <wp:positionV relativeFrom="paragraph">
                  <wp:posOffset>7620</wp:posOffset>
                </wp:positionV>
                <wp:extent cx="3014980" cy="398145"/>
                <wp:effectExtent l="0" t="0" r="13970" b="20955"/>
                <wp:wrapNone/>
                <wp:docPr id="17" name="Блок-схема: процесс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4980" cy="3981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A68" w:rsidRPr="00AE4B1F" w:rsidRDefault="00340A68" w:rsidP="00340A68">
                            <w:pPr>
                              <w:jc w:val="center"/>
                              <w:rPr>
                                <w:color w:val="000000"/>
                                <w:sz w:val="6"/>
                                <w:szCs w:val="6"/>
                              </w:rPr>
                            </w:pPr>
                          </w:p>
                          <w:p w:rsidR="00340A68" w:rsidRPr="0017206D" w:rsidRDefault="00340A68" w:rsidP="00340A68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17206D">
                              <w:rPr>
                                <w:color w:val="000000"/>
                              </w:rPr>
                              <w:t>Прием и регистрация документов</w:t>
                            </w:r>
                          </w:p>
                        </w:txbxContent>
                      </wps:txbx>
                      <wps:bodyPr rot="0" vert="horz" wrap="square" lIns="78638" tIns="39319" rIns="78638" bIns="393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7" o:spid="_x0000_s1026" type="#_x0000_t109" style="position:absolute;margin-left:119.7pt;margin-top:.6pt;width:237.4pt;height:31.3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">
                <v:textbox inset="2.18439mm,1.0922mm,2.18439mm,1.0922mm">
                  <w:txbxContent>
                    <w:p w:rsidR="00340A68" w:rsidRPr="00AE4B1F" w:rsidRDefault="00340A68" w:rsidP="00340A68">
                      <w:pPr>
                        <w:jc w:val="center"/>
                        <w:rPr>
                          <w:color w:val="000000"/>
                          <w:sz w:val="6"/>
                          <w:szCs w:val="6"/>
                        </w:rPr>
                      </w:pPr>
                    </w:p>
                    <w:p w:rsidR="00340A68" w:rsidRPr="0017206D" w:rsidRDefault="00340A68" w:rsidP="00340A68">
                      <w:pPr>
                        <w:jc w:val="center"/>
                        <w:rPr>
                          <w:color w:val="000000"/>
                        </w:rPr>
                      </w:pPr>
                      <w:r w:rsidRPr="0017206D">
                        <w:rPr>
                          <w:color w:val="000000"/>
                        </w:rPr>
                        <w:t>Прием и регистрация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340A68" w:rsidRDefault="00340A68" w:rsidP="00340A68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340A68" w:rsidRDefault="00B40DEF" w:rsidP="00340A68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1918335</wp:posOffset>
                </wp:positionH>
                <wp:positionV relativeFrom="paragraph">
                  <wp:posOffset>100965</wp:posOffset>
                </wp:positionV>
                <wp:extent cx="180975" cy="325755"/>
                <wp:effectExtent l="38100" t="0" r="28575" b="5524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0975" cy="325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151.05pt;margin-top:7.95pt;width:14.25pt;height:25.65pt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4090035</wp:posOffset>
                </wp:positionH>
                <wp:positionV relativeFrom="paragraph">
                  <wp:posOffset>100965</wp:posOffset>
                </wp:positionV>
                <wp:extent cx="144780" cy="325755"/>
                <wp:effectExtent l="0" t="0" r="64770" b="5524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" cy="3257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322.05pt;margin-top:7.95pt;width:11.4pt;height:25.6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">
                <v:stroke endarrow="block"/>
              </v:shape>
            </w:pict>
          </mc:Fallback>
        </mc:AlternateContent>
      </w:r>
    </w:p>
    <w:p w:rsidR="00340A68" w:rsidRDefault="00340A68" w:rsidP="00340A68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340A68" w:rsidRDefault="00B40DEF" w:rsidP="00340A68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-144780</wp:posOffset>
                </wp:positionH>
                <wp:positionV relativeFrom="paragraph">
                  <wp:posOffset>121920</wp:posOffset>
                </wp:positionV>
                <wp:extent cx="2750820" cy="687705"/>
                <wp:effectExtent l="0" t="0" r="11430" b="17145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0820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A68" w:rsidRDefault="00340A68" w:rsidP="00340A68">
                            <w:pPr>
                              <w:jc w:val="both"/>
                            </w:pPr>
                            <w:r>
                              <w:t>Прием и регистрация документов с направлением заявителю уведомления о приеме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7" style="position:absolute;left:0;text-align:left;margin-left:-11.4pt;margin-top:9.6pt;width:216.6pt;height:54.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">
                <v:textbox>
                  <w:txbxContent>
                    <w:p w:rsidR="00340A68" w:rsidRDefault="00340A68" w:rsidP="00340A68">
                      <w:pPr>
                        <w:jc w:val="both"/>
                      </w:pPr>
                      <w:r>
                        <w:t>Прием и регистрация документов с направлением заявителю уведомления о приеме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3112770</wp:posOffset>
                </wp:positionH>
                <wp:positionV relativeFrom="paragraph">
                  <wp:posOffset>121920</wp:posOffset>
                </wp:positionV>
                <wp:extent cx="2867660" cy="790575"/>
                <wp:effectExtent l="0" t="0" r="27940" b="2857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66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A68" w:rsidRDefault="00340A68" w:rsidP="00340A68">
                            <w:pPr>
                              <w:jc w:val="center"/>
                            </w:pPr>
                            <w:r>
                              <w:t xml:space="preserve">Отказ </w:t>
                            </w:r>
                            <w:proofErr w:type="gramStart"/>
                            <w:r>
                              <w:t>в приеме документов с направл</w:t>
                            </w:r>
                            <w:r>
                              <w:t>е</w:t>
                            </w:r>
                            <w:r>
                              <w:t>нием заявителю уведомления об отказе в приеме документов с указанием</w:t>
                            </w:r>
                            <w:proofErr w:type="gramEnd"/>
                            <w:r>
                              <w:t xml:space="preserve"> прич</w:t>
                            </w:r>
                            <w:r>
                              <w:t>и</w:t>
                            </w:r>
                            <w:r>
                              <w:t>ны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8" style="position:absolute;left:0;text-align:left;margin-left:245.1pt;margin-top:9.6pt;width:225.8pt;height:62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">
                <v:textbox>
                  <w:txbxContent>
                    <w:p w:rsidR="00340A68" w:rsidRDefault="00340A68" w:rsidP="00340A68">
                      <w:pPr>
                        <w:jc w:val="center"/>
                      </w:pPr>
                      <w:r>
                        <w:t xml:space="preserve">Отказ </w:t>
                      </w:r>
                      <w:proofErr w:type="gramStart"/>
                      <w:r>
                        <w:t>в приеме документов с направл</w:t>
                      </w:r>
                      <w:r>
                        <w:t>е</w:t>
                      </w:r>
                      <w:r>
                        <w:t>нием заявителю уведомления об отказе в приеме документов с указанием</w:t>
                      </w:r>
                      <w:proofErr w:type="gramEnd"/>
                      <w:r>
                        <w:t xml:space="preserve"> прич</w:t>
                      </w:r>
                      <w:r>
                        <w:t>и</w:t>
                      </w:r>
                      <w:r>
                        <w:t>ны отказа</w:t>
                      </w:r>
                    </w:p>
                  </w:txbxContent>
                </v:textbox>
              </v:rect>
            </w:pict>
          </mc:Fallback>
        </mc:AlternateContent>
      </w:r>
    </w:p>
    <w:p w:rsidR="00340A68" w:rsidRDefault="00340A68" w:rsidP="00340A68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340A68" w:rsidRDefault="00340A68" w:rsidP="00340A68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340A68" w:rsidRDefault="00340A68" w:rsidP="00340A68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340A68" w:rsidRDefault="00340A68" w:rsidP="00340A68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340A68" w:rsidRDefault="004A38F5" w:rsidP="00340A68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7728" behindDoc="0" locked="0" layoutInCell="1" allowOverlap="1" wp14:anchorId="4080A5F4" wp14:editId="226B68F8">
                <wp:simplePos x="0" y="0"/>
                <wp:positionH relativeFrom="column">
                  <wp:posOffset>1082040</wp:posOffset>
                </wp:positionH>
                <wp:positionV relativeFrom="paragraph">
                  <wp:posOffset>45085</wp:posOffset>
                </wp:positionV>
                <wp:extent cx="0" cy="333375"/>
                <wp:effectExtent l="76200" t="0" r="76200" b="4762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85.2pt;margin-top:3.55pt;width:0;height:26.25pt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">
                <v:stroke endarrow="block"/>
              </v:shape>
            </w:pict>
          </mc:Fallback>
        </mc:AlternateContent>
      </w:r>
      <w:r w:rsidR="00B40DEF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4C4682E" wp14:editId="4DDD5E8A">
                <wp:simplePos x="0" y="0"/>
                <wp:positionH relativeFrom="column">
                  <wp:posOffset>2606040</wp:posOffset>
                </wp:positionH>
                <wp:positionV relativeFrom="paragraph">
                  <wp:posOffset>47625</wp:posOffset>
                </wp:positionV>
                <wp:extent cx="594360" cy="446405"/>
                <wp:effectExtent l="0" t="0" r="72390" b="4889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" cy="4464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205.2pt;margin-top:3.75pt;width:46.8pt;height:35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">
                <v:stroke endarrow="block"/>
              </v:shape>
            </w:pict>
          </mc:Fallback>
        </mc:AlternateContent>
      </w:r>
    </w:p>
    <w:p w:rsidR="00340A68" w:rsidRDefault="00340A68" w:rsidP="00340A68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340A68" w:rsidRDefault="004A38F5" w:rsidP="00340A68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54B9AF9" wp14:editId="10850944">
                <wp:simplePos x="0" y="0"/>
                <wp:positionH relativeFrom="column">
                  <wp:posOffset>-114300</wp:posOffset>
                </wp:positionH>
                <wp:positionV relativeFrom="paragraph">
                  <wp:posOffset>74930</wp:posOffset>
                </wp:positionV>
                <wp:extent cx="2743200" cy="1028700"/>
                <wp:effectExtent l="0" t="0" r="19050" b="19050"/>
                <wp:wrapNone/>
                <wp:docPr id="9" name="Блок-схема: процесс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1028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A68" w:rsidRDefault="00340A68" w:rsidP="00340A68">
                            <w:pPr>
                              <w:jc w:val="both"/>
                            </w:pPr>
                            <w:r w:rsidRPr="009F05DC">
                              <w:t>Формирование и направление межв</w:t>
                            </w:r>
                            <w:r w:rsidRPr="009F05DC">
                              <w:t>е</w:t>
                            </w:r>
                            <w:r w:rsidRPr="009F05DC">
                              <w:t>домственн</w:t>
                            </w:r>
                            <w:r>
                              <w:t>ых</w:t>
                            </w:r>
                            <w:r w:rsidRPr="009F05DC">
                              <w:t xml:space="preserve"> запрос</w:t>
                            </w:r>
                            <w:r>
                              <w:t>ов</w:t>
                            </w:r>
                            <w:r w:rsidRPr="009F05DC">
                              <w:t xml:space="preserve"> в </w:t>
                            </w:r>
                            <w:r>
                              <w:t>органы</w:t>
                            </w:r>
                            <w:r w:rsidRPr="009F05DC">
                              <w:t xml:space="preserve"> мес</w:t>
                            </w:r>
                            <w:r w:rsidRPr="009F05DC">
                              <w:t>т</w:t>
                            </w:r>
                            <w:r w:rsidRPr="009F05DC">
                              <w:t>ного самоуправления поселени</w:t>
                            </w:r>
                            <w:r>
                              <w:t>я или городского округа</w:t>
                            </w:r>
                            <w:r w:rsidRPr="009F05DC">
                              <w:t xml:space="preserve"> Ставропольского</w:t>
                            </w:r>
                            <w:r>
                              <w:t xml:space="preserve"> края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9" o:spid="_x0000_s1029" type="#_x0000_t109" style="position:absolute;left:0;text-align:left;margin-left:-9pt;margin-top:5.9pt;width:3in;height:81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">
                <v:textbox>
                  <w:txbxContent>
                    <w:p w:rsidR="00340A68" w:rsidRDefault="00340A68" w:rsidP="00340A68">
                      <w:pPr>
                        <w:jc w:val="both"/>
                      </w:pPr>
                      <w:r w:rsidRPr="009F05DC">
                        <w:t>Формирование и направление межв</w:t>
                      </w:r>
                      <w:r w:rsidRPr="009F05DC">
                        <w:t>е</w:t>
                      </w:r>
                      <w:r w:rsidRPr="009F05DC">
                        <w:t>домственн</w:t>
                      </w:r>
                      <w:r>
                        <w:t>ых</w:t>
                      </w:r>
                      <w:r w:rsidRPr="009F05DC">
                        <w:t xml:space="preserve"> запрос</w:t>
                      </w:r>
                      <w:r>
                        <w:t>ов</w:t>
                      </w:r>
                      <w:r w:rsidRPr="009F05DC">
                        <w:t xml:space="preserve"> в </w:t>
                      </w:r>
                      <w:r>
                        <w:t>органы</w:t>
                      </w:r>
                      <w:r w:rsidRPr="009F05DC">
                        <w:t xml:space="preserve"> мес</w:t>
                      </w:r>
                      <w:r w:rsidRPr="009F05DC">
                        <w:t>т</w:t>
                      </w:r>
                      <w:r w:rsidRPr="009F05DC">
                        <w:t>ного самоуправления поселени</w:t>
                      </w:r>
                      <w:r>
                        <w:t>я или городского округа</w:t>
                      </w:r>
                      <w:r w:rsidRPr="009F05DC">
                        <w:t xml:space="preserve"> Ставропольского</w:t>
                      </w:r>
                      <w:r>
                        <w:t xml:space="preserve"> края</w:t>
                      </w:r>
                    </w:p>
                  </w:txbxContent>
                </v:textbox>
              </v:shape>
            </w:pict>
          </mc:Fallback>
        </mc:AlternateContent>
      </w:r>
    </w:p>
    <w:p w:rsidR="00340A68" w:rsidRDefault="00B40DEF" w:rsidP="00340A68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F4F0118" wp14:editId="04E9B82F">
                <wp:simplePos x="0" y="0"/>
                <wp:positionH relativeFrom="column">
                  <wp:posOffset>3200400</wp:posOffset>
                </wp:positionH>
                <wp:positionV relativeFrom="paragraph">
                  <wp:posOffset>36830</wp:posOffset>
                </wp:positionV>
                <wp:extent cx="2714625" cy="398145"/>
                <wp:effectExtent l="0" t="0" r="28575" b="20955"/>
                <wp:wrapNone/>
                <wp:docPr id="10" name="Блок-схема: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4625" cy="3981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A68" w:rsidRPr="00732061" w:rsidRDefault="00340A68" w:rsidP="00340A68">
                            <w:pPr>
                              <w:spacing w:line="240" w:lineRule="exact"/>
                              <w:ind w:left="-114" w:right="-208"/>
                              <w:jc w:val="center"/>
                            </w:pPr>
                            <w:r w:rsidRPr="00732061">
                              <w:rPr>
                                <w:color w:val="000000"/>
                              </w:rPr>
                              <w:t xml:space="preserve">Рассмотрение документов </w:t>
                            </w:r>
                          </w:p>
                        </w:txbxContent>
                      </wps:txbx>
                      <wps:bodyPr rot="0" vert="horz" wrap="square" lIns="78638" tIns="39319" rIns="78638" bIns="393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0" o:spid="_x0000_s1030" type="#_x0000_t109" style="position:absolute;left:0;text-align:left;margin-left:252pt;margin-top:2.9pt;width:213.75pt;height:31.3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">
                <v:textbox inset="2.18439mm,1.0922mm,2.18439mm,1.0922mm">
                  <w:txbxContent>
                    <w:p w:rsidR="00340A68" w:rsidRPr="00732061" w:rsidRDefault="00340A68" w:rsidP="00340A68">
                      <w:pPr>
                        <w:spacing w:line="240" w:lineRule="exact"/>
                        <w:ind w:left="-114" w:right="-208"/>
                        <w:jc w:val="center"/>
                      </w:pPr>
                      <w:r w:rsidRPr="00732061">
                        <w:rPr>
                          <w:color w:val="000000"/>
                        </w:rPr>
                        <w:t xml:space="preserve">Рассмотрение документов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340A68" w:rsidRDefault="00B40DEF" w:rsidP="00340A68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80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113029</wp:posOffset>
                </wp:positionV>
                <wp:extent cx="571500" cy="0"/>
                <wp:effectExtent l="0" t="76200" r="19050" b="952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07pt;margin-top:8.9pt;width:45pt;height:0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">
                <v:stroke endarrow="block"/>
              </v:shape>
            </w:pict>
          </mc:Fallback>
        </mc:AlternateContent>
      </w:r>
    </w:p>
    <w:p w:rsidR="00340A68" w:rsidRDefault="004A38F5" w:rsidP="00340A68">
      <w:pPr>
        <w:ind w:right="-51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8DE9247" wp14:editId="4D9E7353">
                <wp:simplePos x="0" y="0"/>
                <wp:positionH relativeFrom="column">
                  <wp:posOffset>2606040</wp:posOffset>
                </wp:positionH>
                <wp:positionV relativeFrom="paragraph">
                  <wp:posOffset>130810</wp:posOffset>
                </wp:positionV>
                <wp:extent cx="590550" cy="971550"/>
                <wp:effectExtent l="38100" t="0" r="19050" b="5715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0550" cy="971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205.2pt;margin-top:10.3pt;width:46.5pt;height:76.5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D11681C" wp14:editId="3FD3BBF6">
                <wp:simplePos x="0" y="0"/>
                <wp:positionH relativeFrom="column">
                  <wp:posOffset>4568825</wp:posOffset>
                </wp:positionH>
                <wp:positionV relativeFrom="paragraph">
                  <wp:posOffset>128905</wp:posOffset>
                </wp:positionV>
                <wp:extent cx="0" cy="209550"/>
                <wp:effectExtent l="76200" t="0" r="57150" b="5715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59.75pt;margin-top:10.15pt;width:0;height:16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">
                <v:stroke endarrow="block"/>
              </v:shape>
            </w:pict>
          </mc:Fallback>
        </mc:AlternateContent>
      </w:r>
    </w:p>
    <w:p w:rsidR="00340A68" w:rsidRDefault="004A38F5" w:rsidP="00340A68">
      <w:pPr>
        <w:ind w:right="-51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BE2EA5F" wp14:editId="7B46393E">
                <wp:simplePos x="0" y="0"/>
                <wp:positionH relativeFrom="column">
                  <wp:posOffset>3429000</wp:posOffset>
                </wp:positionH>
                <wp:positionV relativeFrom="paragraph">
                  <wp:posOffset>137160</wp:posOffset>
                </wp:positionV>
                <wp:extent cx="2410460" cy="1122045"/>
                <wp:effectExtent l="0" t="0" r="27940" b="20955"/>
                <wp:wrapNone/>
                <wp:docPr id="5" name="Блок-схема: процесс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0460" cy="112204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A68" w:rsidRPr="00732061" w:rsidRDefault="00340A68" w:rsidP="00340A68">
                            <w:pPr>
                              <w:ind w:right="27"/>
                              <w:jc w:val="both"/>
                            </w:pPr>
                            <w:r w:rsidRPr="00732061">
                              <w:rPr>
                                <w:color w:val="000000"/>
                              </w:rPr>
                              <w:t xml:space="preserve">Отказ </w:t>
                            </w:r>
                            <w:proofErr w:type="gramStart"/>
                            <w:r w:rsidRPr="00732061">
                              <w:rPr>
                                <w:color w:val="000000"/>
                              </w:rPr>
                              <w:t xml:space="preserve">в </w:t>
                            </w:r>
                            <w:r w:rsidRPr="00732061">
                              <w:t>предоставлении госуда</w:t>
                            </w:r>
                            <w:r w:rsidRPr="00732061">
                              <w:t>р</w:t>
                            </w:r>
                            <w:r w:rsidRPr="00732061">
                              <w:t xml:space="preserve">ственной услуги </w:t>
                            </w:r>
                            <w:r>
                              <w:t>с направлением заявителю уведомления об отказе в предоставлении государстве</w:t>
                            </w:r>
                            <w:r>
                              <w:t>н</w:t>
                            </w:r>
                            <w:r>
                              <w:t>ной услуги с указанием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t>причины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5" o:spid="_x0000_s1031" type="#_x0000_t109" style="position:absolute;margin-left:270pt;margin-top:10.8pt;width:189.8pt;height:88.3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">
                <v:textbox>
                  <w:txbxContent>
                    <w:p w:rsidR="00340A68" w:rsidRPr="00732061" w:rsidRDefault="00340A68" w:rsidP="00340A68">
                      <w:pPr>
                        <w:ind w:right="27"/>
                        <w:jc w:val="both"/>
                      </w:pPr>
                      <w:r w:rsidRPr="00732061">
                        <w:rPr>
                          <w:color w:val="000000"/>
                        </w:rPr>
                        <w:t xml:space="preserve">Отказ </w:t>
                      </w:r>
                      <w:proofErr w:type="gramStart"/>
                      <w:r w:rsidRPr="00732061">
                        <w:rPr>
                          <w:color w:val="000000"/>
                        </w:rPr>
                        <w:t xml:space="preserve">в </w:t>
                      </w:r>
                      <w:r w:rsidRPr="00732061">
                        <w:t>предоставлении госуда</w:t>
                      </w:r>
                      <w:r w:rsidRPr="00732061">
                        <w:t>р</w:t>
                      </w:r>
                      <w:r w:rsidRPr="00732061">
                        <w:t xml:space="preserve">ственной услуги </w:t>
                      </w:r>
                      <w:r>
                        <w:t>с направлением заявителю уведомления об отказе в предоставлении государстве</w:t>
                      </w:r>
                      <w:r>
                        <w:t>н</w:t>
                      </w:r>
                      <w:r>
                        <w:t>ной услуги с указанием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t>причины отказа</w:t>
                      </w:r>
                    </w:p>
                  </w:txbxContent>
                </v:textbox>
              </v:shape>
            </w:pict>
          </mc:Fallback>
        </mc:AlternateContent>
      </w:r>
    </w:p>
    <w:p w:rsidR="00340A68" w:rsidRDefault="00340A68" w:rsidP="00340A68">
      <w:pPr>
        <w:ind w:right="-51"/>
        <w:rPr>
          <w:sz w:val="28"/>
          <w:szCs w:val="28"/>
        </w:rPr>
      </w:pPr>
    </w:p>
    <w:p w:rsidR="00340A68" w:rsidRDefault="00B40DEF" w:rsidP="00340A68">
      <w:pPr>
        <w:ind w:right="-51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58752" behindDoc="0" locked="0" layoutInCell="1" allowOverlap="1">
                <wp:simplePos x="0" y="0"/>
                <wp:positionH relativeFrom="column">
                  <wp:posOffset>1142365</wp:posOffset>
                </wp:positionH>
                <wp:positionV relativeFrom="paragraph">
                  <wp:posOffset>23495</wp:posOffset>
                </wp:positionV>
                <wp:extent cx="0" cy="304800"/>
                <wp:effectExtent l="76200" t="0" r="57150" b="571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89.95pt;margin-top:1.85pt;width:0;height:24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">
                <v:stroke endarrow="block"/>
              </v:shape>
            </w:pict>
          </mc:Fallback>
        </mc:AlternateContent>
      </w:r>
    </w:p>
    <w:p w:rsidR="00340A68" w:rsidRDefault="004A38F5" w:rsidP="00340A68">
      <w:pPr>
        <w:ind w:right="-51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204F676" wp14:editId="336FC271">
                <wp:simplePos x="0" y="0"/>
                <wp:positionH relativeFrom="column">
                  <wp:posOffset>-133350</wp:posOffset>
                </wp:positionH>
                <wp:positionV relativeFrom="paragraph">
                  <wp:posOffset>150495</wp:posOffset>
                </wp:positionV>
                <wp:extent cx="2743200" cy="457200"/>
                <wp:effectExtent l="0" t="0" r="19050" b="19050"/>
                <wp:wrapNone/>
                <wp:docPr id="3" name="Блок-схема: процесс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0" cy="4572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A68" w:rsidRPr="004C754F" w:rsidRDefault="00340A68" w:rsidP="00340A68">
                            <w:pPr>
                              <w:spacing w:line="240" w:lineRule="exact"/>
                              <w:jc w:val="both"/>
                              <w:rPr>
                                <w:szCs w:val="22"/>
                              </w:rPr>
                            </w:pPr>
                            <w:r>
                              <w:t>П</w:t>
                            </w:r>
                            <w:r w:rsidRPr="00732061">
                              <w:t>редоставлени</w:t>
                            </w:r>
                            <w:r>
                              <w:t>е</w:t>
                            </w:r>
                            <w:r w:rsidRPr="00732061">
                              <w:t xml:space="preserve"> </w:t>
                            </w:r>
                            <w:r>
                              <w:t>субсидии путем с</w:t>
                            </w:r>
                            <w:r>
                              <w:t>о</w:t>
                            </w:r>
                            <w:r>
                              <w:t>ставления выплатных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3" o:spid="_x0000_s1032" type="#_x0000_t109" style="position:absolute;margin-left:-10.5pt;margin-top:11.85pt;width:3in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">
                <v:textbox>
                  <w:txbxContent>
                    <w:p w:rsidR="00340A68" w:rsidRPr="004C754F" w:rsidRDefault="00340A68" w:rsidP="00340A68">
                      <w:pPr>
                        <w:spacing w:line="240" w:lineRule="exact"/>
                        <w:jc w:val="both"/>
                        <w:rPr>
                          <w:szCs w:val="22"/>
                        </w:rPr>
                      </w:pPr>
                      <w:r>
                        <w:t>П</w:t>
                      </w:r>
                      <w:r w:rsidRPr="00732061">
                        <w:t>редоставлени</w:t>
                      </w:r>
                      <w:r>
                        <w:t>е</w:t>
                      </w:r>
                      <w:r w:rsidRPr="00732061">
                        <w:t xml:space="preserve"> </w:t>
                      </w:r>
                      <w:r>
                        <w:t>субсидии путем с</w:t>
                      </w:r>
                      <w:r>
                        <w:t>о</w:t>
                      </w:r>
                      <w:r>
                        <w:t>ставления выплатных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340A68" w:rsidRDefault="00340A68" w:rsidP="00340A68">
      <w:pPr>
        <w:ind w:right="-51"/>
        <w:rPr>
          <w:sz w:val="28"/>
          <w:szCs w:val="28"/>
        </w:rPr>
      </w:pPr>
      <w:bookmarkStart w:id="0" w:name="_GoBack"/>
      <w:bookmarkEnd w:id="0"/>
    </w:p>
    <w:p w:rsidR="00340A68" w:rsidRPr="008277BE" w:rsidRDefault="004A38F5" w:rsidP="00340A68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299" distR="114299" simplePos="0" relativeHeight="251665920" behindDoc="0" locked="0" layoutInCell="1" allowOverlap="1" wp14:anchorId="6B4EA412" wp14:editId="42F94565">
                <wp:simplePos x="0" y="0"/>
                <wp:positionH relativeFrom="column">
                  <wp:posOffset>1139190</wp:posOffset>
                </wp:positionH>
                <wp:positionV relativeFrom="paragraph">
                  <wp:posOffset>199390</wp:posOffset>
                </wp:positionV>
                <wp:extent cx="0" cy="219075"/>
                <wp:effectExtent l="76200" t="0" r="76200" b="4762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89.7pt;margin-top:15.7pt;width:0;height:17.25pt;z-index:2516659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">
                <v:stroke endarrow="block"/>
              </v:shape>
            </w:pict>
          </mc:Fallback>
        </mc:AlternateContent>
      </w:r>
    </w:p>
    <w:p w:rsidR="00340A68" w:rsidRPr="008277BE" w:rsidRDefault="00340A68" w:rsidP="00340A68">
      <w:pPr>
        <w:rPr>
          <w:sz w:val="28"/>
          <w:szCs w:val="28"/>
        </w:rPr>
      </w:pPr>
    </w:p>
    <w:p w:rsidR="00340A68" w:rsidRDefault="00340A68" w:rsidP="00340A68">
      <w:pPr>
        <w:spacing w:line="240" w:lineRule="exact"/>
        <w:jc w:val="center"/>
        <w:rPr>
          <w:sz w:val="28"/>
          <w:szCs w:val="28"/>
        </w:rPr>
      </w:pPr>
    </w:p>
    <w:p w:rsidR="00340A68" w:rsidRDefault="00B40DEF" w:rsidP="00340A68">
      <w:pPr>
        <w:tabs>
          <w:tab w:val="left" w:pos="2810"/>
        </w:tabs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-232410</wp:posOffset>
                </wp:positionH>
                <wp:positionV relativeFrom="paragraph">
                  <wp:posOffset>114935</wp:posOffset>
                </wp:positionV>
                <wp:extent cx="3506470" cy="1476375"/>
                <wp:effectExtent l="0" t="0" r="17780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06470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0A68" w:rsidRPr="00732061" w:rsidRDefault="00340A68" w:rsidP="00340A68">
                            <w:r w:rsidRPr="00732061">
                              <w:t xml:space="preserve">Составление и направление </w:t>
                            </w:r>
                            <w:r w:rsidR="00D94E9B">
                              <w:t xml:space="preserve">в </w:t>
                            </w:r>
                            <w:r w:rsidR="008F1F84">
                              <w:t>Отдел № 23 Упра</w:t>
                            </w:r>
                            <w:r w:rsidR="008F1F84">
                              <w:t>в</w:t>
                            </w:r>
                            <w:r w:rsidR="008F1F84">
                              <w:t>ления Федерального Казначейства по Ставр</w:t>
                            </w:r>
                            <w:r w:rsidR="008F1F84">
                              <w:t>о</w:t>
                            </w:r>
                            <w:r w:rsidR="008F1F84">
                              <w:t>польскому краю</w:t>
                            </w:r>
                            <w:r w:rsidR="00D94E9B">
                              <w:t xml:space="preserve"> </w:t>
                            </w:r>
                            <w:r>
                              <w:t>выплатных документов</w:t>
                            </w:r>
                            <w:r w:rsidRPr="00732061">
                              <w:t xml:space="preserve"> для пер</w:t>
                            </w:r>
                            <w:r w:rsidRPr="00732061">
                              <w:t>е</w:t>
                            </w:r>
                            <w:r w:rsidRPr="00732061">
                              <w:t xml:space="preserve">числения с лицевого счета </w:t>
                            </w:r>
                            <w:r w:rsidRPr="002D3360">
                              <w:t>орган</w:t>
                            </w:r>
                            <w:r>
                              <w:t>а</w:t>
                            </w:r>
                            <w:r w:rsidRPr="002D3360">
                              <w:t xml:space="preserve"> местного сам</w:t>
                            </w:r>
                            <w:r w:rsidRPr="002D3360">
                              <w:t>о</w:t>
                            </w:r>
                            <w:r w:rsidRPr="002D3360">
                              <w:t>управления на расчетный счет заявителя</w:t>
                            </w:r>
                            <w:r>
                              <w:t>, откр</w:t>
                            </w:r>
                            <w:r>
                              <w:t>ы</w:t>
                            </w:r>
                            <w:r>
                              <w:t>тый в российской</w:t>
                            </w:r>
                            <w:r w:rsidRPr="00732061">
                              <w:t xml:space="preserve"> кредитн</w:t>
                            </w:r>
                            <w:r>
                              <w:t>ой</w:t>
                            </w:r>
                            <w:r w:rsidRPr="00732061">
                              <w:t xml:space="preserve"> организаци</w:t>
                            </w:r>
                            <w:r>
                              <w:t>и</w:t>
                            </w:r>
                            <w:r w:rsidRPr="00732061">
                              <w:t>, прич</w:t>
                            </w:r>
                            <w:r w:rsidRPr="00732061">
                              <w:t>и</w:t>
                            </w:r>
                            <w:r w:rsidRPr="00732061">
                              <w:t>тающейся суммы субсиди</w:t>
                            </w:r>
                            <w: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3" style="position:absolute;margin-left:-18.3pt;margin-top:9.05pt;width:276.1pt;height:116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">
                <v:textbox>
                  <w:txbxContent>
                    <w:p w:rsidR="00340A68" w:rsidRPr="00732061" w:rsidRDefault="00340A68" w:rsidP="00340A68">
                      <w:r w:rsidRPr="00732061">
                        <w:t xml:space="preserve">Составление и направление </w:t>
                      </w:r>
                      <w:r w:rsidR="00D94E9B">
                        <w:t xml:space="preserve">в </w:t>
                      </w:r>
                      <w:r w:rsidR="008F1F84">
                        <w:t>Отдел № 23 Упра</w:t>
                      </w:r>
                      <w:r w:rsidR="008F1F84">
                        <w:t>в</w:t>
                      </w:r>
                      <w:r w:rsidR="008F1F84">
                        <w:t>ления Федерального Казначейства по Ставр</w:t>
                      </w:r>
                      <w:r w:rsidR="008F1F84">
                        <w:t>о</w:t>
                      </w:r>
                      <w:r w:rsidR="008F1F84">
                        <w:t>польскому краю</w:t>
                      </w:r>
                      <w:r w:rsidR="00D94E9B">
                        <w:t xml:space="preserve"> </w:t>
                      </w:r>
                      <w:r>
                        <w:t>выплатных документов</w:t>
                      </w:r>
                      <w:r w:rsidRPr="00732061">
                        <w:t xml:space="preserve"> для пер</w:t>
                      </w:r>
                      <w:r w:rsidRPr="00732061">
                        <w:t>е</w:t>
                      </w:r>
                      <w:r w:rsidRPr="00732061">
                        <w:t xml:space="preserve">числения с лицевого счета </w:t>
                      </w:r>
                      <w:r w:rsidRPr="002D3360">
                        <w:t>орган</w:t>
                      </w:r>
                      <w:r>
                        <w:t>а</w:t>
                      </w:r>
                      <w:r w:rsidRPr="002D3360">
                        <w:t xml:space="preserve"> местного сам</w:t>
                      </w:r>
                      <w:r w:rsidRPr="002D3360">
                        <w:t>о</w:t>
                      </w:r>
                      <w:r w:rsidRPr="002D3360">
                        <w:t>управления на расчетный счет заявителя</w:t>
                      </w:r>
                      <w:r>
                        <w:t>, откр</w:t>
                      </w:r>
                      <w:r>
                        <w:t>ы</w:t>
                      </w:r>
                      <w:r>
                        <w:t>тый в российской</w:t>
                      </w:r>
                      <w:r w:rsidRPr="00732061">
                        <w:t xml:space="preserve"> кредитн</w:t>
                      </w:r>
                      <w:r>
                        <w:t>ой</w:t>
                      </w:r>
                      <w:r w:rsidRPr="00732061">
                        <w:t xml:space="preserve"> организаци</w:t>
                      </w:r>
                      <w:r>
                        <w:t>и</w:t>
                      </w:r>
                      <w:r w:rsidRPr="00732061">
                        <w:t>, прич</w:t>
                      </w:r>
                      <w:r w:rsidRPr="00732061">
                        <w:t>и</w:t>
                      </w:r>
                      <w:r w:rsidRPr="00732061">
                        <w:t>тающейся суммы субсиди</w:t>
                      </w:r>
                      <w:r>
                        <w:t>и</w:t>
                      </w:r>
                    </w:p>
                  </w:txbxContent>
                </v:textbox>
              </v:rect>
            </w:pict>
          </mc:Fallback>
        </mc:AlternateContent>
      </w:r>
      <w:r w:rsidR="00340A68">
        <w:rPr>
          <w:sz w:val="28"/>
          <w:szCs w:val="28"/>
        </w:rPr>
        <w:tab/>
      </w:r>
    </w:p>
    <w:p w:rsidR="00340A68" w:rsidRDefault="00340A68" w:rsidP="00340A68">
      <w:pPr>
        <w:jc w:val="center"/>
        <w:rPr>
          <w:sz w:val="28"/>
          <w:szCs w:val="28"/>
        </w:rPr>
      </w:pPr>
    </w:p>
    <w:p w:rsidR="00340A68" w:rsidRDefault="00340A68" w:rsidP="00340A68">
      <w:pPr>
        <w:jc w:val="center"/>
        <w:rPr>
          <w:sz w:val="28"/>
          <w:szCs w:val="28"/>
        </w:rPr>
      </w:pPr>
    </w:p>
    <w:p w:rsidR="00340A68" w:rsidRDefault="00340A68" w:rsidP="00340A68">
      <w:pPr>
        <w:jc w:val="center"/>
        <w:rPr>
          <w:sz w:val="28"/>
          <w:szCs w:val="28"/>
        </w:rPr>
      </w:pPr>
    </w:p>
    <w:p w:rsidR="00340A68" w:rsidRDefault="00340A68" w:rsidP="00340A68">
      <w:pPr>
        <w:jc w:val="center"/>
        <w:rPr>
          <w:sz w:val="28"/>
          <w:szCs w:val="28"/>
        </w:rPr>
      </w:pPr>
    </w:p>
    <w:p w:rsidR="00340A68" w:rsidRDefault="00340A68" w:rsidP="00340A68">
      <w:pPr>
        <w:jc w:val="center"/>
        <w:rPr>
          <w:sz w:val="28"/>
          <w:szCs w:val="28"/>
        </w:rPr>
      </w:pPr>
    </w:p>
    <w:p w:rsidR="00340A68" w:rsidRDefault="00340A68" w:rsidP="00340A68">
      <w:pPr>
        <w:jc w:val="center"/>
        <w:rPr>
          <w:sz w:val="28"/>
          <w:szCs w:val="28"/>
        </w:rPr>
      </w:pPr>
    </w:p>
    <w:p w:rsidR="00340A68" w:rsidRDefault="00340A68" w:rsidP="00340A68">
      <w:pPr>
        <w:jc w:val="center"/>
        <w:rPr>
          <w:sz w:val="28"/>
          <w:szCs w:val="28"/>
        </w:rPr>
      </w:pPr>
    </w:p>
    <w:p w:rsidR="00340A68" w:rsidRDefault="00340A68" w:rsidP="00340A68">
      <w:pPr>
        <w:jc w:val="center"/>
        <w:rPr>
          <w:sz w:val="28"/>
          <w:szCs w:val="28"/>
        </w:rPr>
      </w:pPr>
    </w:p>
    <w:p w:rsidR="004A38F5" w:rsidRDefault="001C1C62">
      <w:r>
        <w:t xml:space="preserve">                                               </w:t>
      </w:r>
    </w:p>
    <w:p w:rsidR="004A38F5" w:rsidRDefault="004A38F5"/>
    <w:p w:rsidR="004A38F5" w:rsidRDefault="004A38F5"/>
    <w:p w:rsidR="004A38F5" w:rsidRDefault="004A38F5"/>
    <w:p w:rsidR="007B0F95" w:rsidRDefault="001C1C62" w:rsidP="004A38F5">
      <w:pPr>
        <w:jc w:val="center"/>
      </w:pPr>
      <w:r>
        <w:t>____________________</w:t>
      </w:r>
    </w:p>
    <w:sectPr w:rsidR="007B0F95" w:rsidSect="004A38F5">
      <w:headerReference w:type="default" r:id="rId7"/>
      <w:pgSz w:w="11906" w:h="16838"/>
      <w:pgMar w:top="1079" w:right="850" w:bottom="54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A8C" w:rsidRDefault="00854A8C" w:rsidP="004A38F5">
      <w:r>
        <w:separator/>
      </w:r>
    </w:p>
  </w:endnote>
  <w:endnote w:type="continuationSeparator" w:id="0">
    <w:p w:rsidR="00854A8C" w:rsidRDefault="00854A8C" w:rsidP="004A3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A8C" w:rsidRDefault="00854A8C" w:rsidP="004A38F5">
      <w:r>
        <w:separator/>
      </w:r>
    </w:p>
  </w:footnote>
  <w:footnote w:type="continuationSeparator" w:id="0">
    <w:p w:rsidR="00854A8C" w:rsidRDefault="00854A8C" w:rsidP="004A3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900780"/>
      <w:docPartObj>
        <w:docPartGallery w:val="Page Numbers (Top of Page)"/>
        <w:docPartUnique/>
      </w:docPartObj>
    </w:sdtPr>
    <w:sdtContent>
      <w:p w:rsidR="004A38F5" w:rsidRDefault="004A38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A38F5" w:rsidRDefault="004A38F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DEF"/>
    <w:rsid w:val="0001331E"/>
    <w:rsid w:val="000373F3"/>
    <w:rsid w:val="000A138B"/>
    <w:rsid w:val="001A5425"/>
    <w:rsid w:val="001C1C62"/>
    <w:rsid w:val="002338B4"/>
    <w:rsid w:val="002433D7"/>
    <w:rsid w:val="00267F1F"/>
    <w:rsid w:val="002707CD"/>
    <w:rsid w:val="002A3824"/>
    <w:rsid w:val="002A54A7"/>
    <w:rsid w:val="00340A68"/>
    <w:rsid w:val="00350A11"/>
    <w:rsid w:val="003E405C"/>
    <w:rsid w:val="003F4BE4"/>
    <w:rsid w:val="00456F4B"/>
    <w:rsid w:val="004A38F5"/>
    <w:rsid w:val="00636AF1"/>
    <w:rsid w:val="00644D8E"/>
    <w:rsid w:val="006D3C6B"/>
    <w:rsid w:val="00720334"/>
    <w:rsid w:val="007944F4"/>
    <w:rsid w:val="007B0F95"/>
    <w:rsid w:val="007F4324"/>
    <w:rsid w:val="00854A8C"/>
    <w:rsid w:val="008611D0"/>
    <w:rsid w:val="008F0B29"/>
    <w:rsid w:val="008F1F84"/>
    <w:rsid w:val="009206D5"/>
    <w:rsid w:val="00937044"/>
    <w:rsid w:val="00A808D1"/>
    <w:rsid w:val="00B40DEF"/>
    <w:rsid w:val="00C0418A"/>
    <w:rsid w:val="00D776A4"/>
    <w:rsid w:val="00D8442B"/>
    <w:rsid w:val="00D94E9B"/>
    <w:rsid w:val="00FA0458"/>
    <w:rsid w:val="00FF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A6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B40DE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B40DEF"/>
    <w:pPr>
      <w:shd w:val="clear" w:color="auto" w:fill="FFFFFF"/>
      <w:spacing w:after="240" w:line="0" w:lineRule="atLeast"/>
    </w:pPr>
    <w:rPr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1C1C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C62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A38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A38F5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4A38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38F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A6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B40DEF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B40DEF"/>
    <w:pPr>
      <w:shd w:val="clear" w:color="auto" w:fill="FFFFFF"/>
      <w:spacing w:after="240" w:line="0" w:lineRule="atLeast"/>
    </w:pPr>
    <w:rPr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1C1C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C62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A38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A38F5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4A38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38F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uav\&#1056;&#1072;&#1073;&#1086;&#1095;&#1080;&#1081;%20&#1089;&#1090;&#1086;&#1083;\&#1052;&#1086;&#1080;%20&#1076;&#1086;&#1082;&#1091;&#1084;&#1077;&#1085;&#1090;&#1099;\&#1072;&#1076;&#1084;&#1080;&#1085;&#1080;&#1089;&#1090;&#1088;&#1072;&#1090;.%20&#1088;&#1077;&#1075;&#1083;&#1072;&#1084;&#1077;&#1085;&#1090;\&#1084;&#1086;&#1083;&#1086;&#1082;&#1086;%20523\&#1087;&#1088;&#1080;&#1083;.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прил.1</Template>
  <TotalTime>32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Гуга Антонина Викторовна</dc:creator>
  <cp:keywords/>
  <dc:description/>
  <cp:lastModifiedBy>Черскова Александра Николаевна</cp:lastModifiedBy>
  <cp:revision>6</cp:revision>
  <cp:lastPrinted>2013-07-02T04:46:00Z</cp:lastPrinted>
  <dcterms:created xsi:type="dcterms:W3CDTF">2013-06-11T10:01:00Z</dcterms:created>
  <dcterms:modified xsi:type="dcterms:W3CDTF">2013-07-02T04:46:00Z</dcterms:modified>
</cp:coreProperties>
</file>